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A1" w:rsidRDefault="004C2FA1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C2FA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</w:tr>
      <w:tr w:rsidR="004C2FA1" w:rsidRPr="00091D6D">
        <w:trPr>
          <w:trHeight w:val="319"/>
        </w:trPr>
        <w:tc>
          <w:tcPr>
            <w:tcW w:w="243" w:type="dxa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4C2FA1" w:rsidRPr="00091D6D">
        <w:trPr>
          <w:cantSplit/>
          <w:trHeight w:val="559"/>
        </w:trPr>
        <w:tc>
          <w:tcPr>
            <w:tcW w:w="243" w:type="dxa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4C2FA1" w:rsidRPr="00091D6D" w:rsidRDefault="004C2FA1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Pr="00CB22DA" w:rsidRDefault="004C2FA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</w:rPr>
      </w:pPr>
    </w:p>
    <w:p w:rsidR="004C2FA1" w:rsidRDefault="004C2FA1">
      <w:pPr>
        <w:rPr>
          <w:rFonts w:ascii="Arial Narrow" w:hAnsi="Arial Narrow"/>
          <w:b/>
          <w:bCs/>
          <w:sz w:val="22"/>
          <w:szCs w:val="22"/>
        </w:rPr>
      </w:pPr>
    </w:p>
    <w:p w:rsidR="004C2FA1" w:rsidRPr="00976211" w:rsidRDefault="004C2FA1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 w:rsidRPr="0025237F">
        <w:rPr>
          <w:rFonts w:ascii="Arial Narrow" w:hAnsi="Arial Narrow"/>
          <w:b/>
          <w:sz w:val="22"/>
          <w:szCs w:val="22"/>
        </w:rPr>
        <w:t>ОМБУ ЛАЗО МИЦ</w:t>
      </w:r>
      <w:r w:rsidRPr="0025237F">
        <w:rPr>
          <w:rFonts w:ascii="Arial Narrow" w:hAnsi="Arial Narrow"/>
          <w:b/>
          <w:sz w:val="22"/>
          <w:szCs w:val="22"/>
          <w:lang w:val="mk-MK"/>
        </w:rPr>
        <w:t>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</w:t>
      </w:r>
      <w:r>
        <w:rPr>
          <w:rFonts w:ascii="Arial Narrow" w:hAnsi="Arial Narrow"/>
          <w:sz w:val="22"/>
          <w:szCs w:val="22"/>
          <w:lang w:val="mk-MK"/>
        </w:rPr>
        <w:t>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4C2FA1" w:rsidRDefault="004C2FA1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</w:t>
      </w:r>
      <w:r w:rsidRPr="00493072">
        <w:rPr>
          <w:rFonts w:ascii="Arial Narrow" w:hAnsi="Arial Narrow"/>
          <w:b/>
          <w:sz w:val="22"/>
          <w:szCs w:val="22"/>
          <w:lang w:val="mk-MK"/>
        </w:rPr>
        <w:t>Брака Миладиновцибб Кавадарци 415-029</w:t>
      </w:r>
      <w:r w:rsidRPr="00091D6D">
        <w:rPr>
          <w:rFonts w:ascii="Arial Narrow" w:hAnsi="Arial Narrow"/>
          <w:sz w:val="22"/>
          <w:szCs w:val="22"/>
          <w:lang w:val="mk-MK"/>
        </w:rPr>
        <w:t>_________</w:t>
      </w:r>
    </w:p>
    <w:p w:rsidR="004C2FA1" w:rsidRPr="002E208F" w:rsidRDefault="004C2FA1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</w:t>
      </w:r>
      <w:r w:rsidRPr="0025237F">
        <w:rPr>
          <w:rFonts w:ascii="Arial Narrow" w:hAnsi="Arial Narrow"/>
          <w:b/>
          <w:sz w:val="22"/>
          <w:szCs w:val="22"/>
          <w:lang w:val="mk-MK"/>
        </w:rPr>
        <w:t>4011992107770_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01.01-31.12 .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17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4C2FA1" w:rsidRDefault="004C2FA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4C2FA1" w:rsidRDefault="004C2FA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4C2FA1" w:rsidRDefault="004C2FA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4C2FA1" w:rsidRPr="00976211" w:rsidRDefault="004C2FA1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4C2FA1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C2FA1" w:rsidRPr="00091D6D" w:rsidRDefault="004C2FA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091D6D" w:rsidRDefault="004C2FA1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091D6D" w:rsidRDefault="004C2FA1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C2FA1" w:rsidRPr="00091D6D" w:rsidRDefault="004C2FA1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C2FA1" w:rsidRPr="00091D6D" w:rsidRDefault="004C2F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C2FA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C2FA1" w:rsidRDefault="004C2FA1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C2FA1" w:rsidRPr="00091D6D" w:rsidRDefault="004C2FA1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C2FA1" w:rsidRDefault="004C2FA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Default="004C2FA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C2FA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C2FA1" w:rsidRPr="00091D6D" w:rsidRDefault="004C2FA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Pr="00091D6D" w:rsidRDefault="004C2FA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C2FA1" w:rsidRPr="00091D6D" w:rsidRDefault="004C2FA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C2FA1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4C2FA1" w:rsidRPr="000E5B3F" w:rsidRDefault="004C2FA1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C2FA1" w:rsidRPr="00091D6D" w:rsidRDefault="004C2FA1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C2FA1" w:rsidRPr="00091D6D" w:rsidRDefault="004C2FA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C2FA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C2FA1" w:rsidRPr="00091D6D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C2FA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C2FA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C2FA1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4C2FA1" w:rsidRPr="005C581B" w:rsidRDefault="004C2FA1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345.998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316.729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316.729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307.864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158.702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158.702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307.864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158.702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158.702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C2FA1" w:rsidRPr="00091D6D" w:rsidRDefault="004C2FA1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C2FA1" w:rsidRPr="00091D6D" w:rsidRDefault="004C2FA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C2FA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C2FA1" w:rsidRPr="00091D6D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C2FA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C2FA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4C2FA1" w:rsidRPr="00A72D3A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11.050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11.050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11.050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4C2FA1" w:rsidRPr="00A72D3A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11.050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11.050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11.050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C2FA1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C2FA1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27.084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146.977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146.977</w:t>
            </w:r>
          </w:p>
        </w:tc>
      </w:tr>
      <w:tr w:rsidR="004C2FA1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C2FA1" w:rsidRPr="00091D6D" w:rsidRDefault="004C2FA1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C2FA1" w:rsidRPr="00091D6D" w:rsidRDefault="004C2FA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C2FA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C2FA1" w:rsidRPr="00091D6D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C2FA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C2FA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345.998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316.729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4871F9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316.729</w:t>
            </w:r>
          </w:p>
        </w:tc>
      </w:tr>
      <w:tr w:rsidR="004C2FA1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Default="004C2FA1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Default="004C2FA1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Default="004C2FA1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Default="004C2FA1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2FA1" w:rsidRDefault="004C2FA1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C2FA1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4C2FA1" w:rsidRPr="00DA4352" w:rsidRDefault="004C2FA1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4C2FA1" w:rsidRPr="00DA4352" w:rsidRDefault="004C2FA1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C2FA1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C2FA1" w:rsidRPr="00DA4352" w:rsidRDefault="004C2FA1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4C2FA1" w:rsidRPr="00DA4352" w:rsidRDefault="004C2FA1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4C2FA1" w:rsidRPr="00DA4352" w:rsidRDefault="004C2FA1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C2FA1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C2FA1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345.998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316.729</w:t>
            </w:r>
          </w:p>
        </w:tc>
      </w:tr>
      <w:tr w:rsidR="004C2FA1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C2FA1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4C2FA1" w:rsidRPr="00DA4352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4C2FA1" w:rsidRPr="00DA4352" w:rsidRDefault="004C2FA1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C2FA1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4C2FA1" w:rsidRPr="00DA4352" w:rsidRDefault="004C2FA1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4C2FA1" w:rsidRPr="00DA4352" w:rsidRDefault="004C2FA1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C2FA1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C2FA1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074EF2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277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CA7546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128.933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72D3A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277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CA7546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128.933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C2FA1" w:rsidRPr="00DA4352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4C2FA1" w:rsidRPr="00DA4352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4C2FA1" w:rsidRPr="00DA4352" w:rsidRDefault="004C2FA1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C2FA1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C2FA1" w:rsidRPr="00DA4352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4C2FA1" w:rsidRPr="00DA4352" w:rsidRDefault="004C2FA1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4C2FA1" w:rsidRPr="00DA4352" w:rsidRDefault="004C2FA1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C2FA1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C2FA1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111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Default="004C2FA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72D3A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26.807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17.933</w:t>
            </w:r>
          </w:p>
        </w:tc>
      </w:tr>
      <w:tr w:rsidR="004C2FA1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318.914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169.752</w:t>
            </w:r>
          </w:p>
        </w:tc>
      </w:tr>
      <w:tr w:rsidR="004C2FA1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345.998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3134D8" w:rsidRDefault="004C2FA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316.729</w:t>
            </w:r>
          </w:p>
        </w:tc>
      </w:tr>
      <w:tr w:rsidR="004C2FA1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4C2FA1" w:rsidRPr="0076227E" w:rsidRDefault="004C2FA1" w:rsidP="00421890">
      <w:pPr>
        <w:spacing w:after="62"/>
      </w:pPr>
    </w:p>
    <w:p w:rsidR="004C2FA1" w:rsidRPr="00091D6D" w:rsidRDefault="004C2FA1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Кавадарци_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4C2FA1" w:rsidRPr="00AF6997" w:rsidRDefault="004C2FA1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>
        <w:rPr>
          <w:rFonts w:ascii="Arial Narrow" w:hAnsi="Arial Narrow"/>
          <w:color w:val="000000"/>
          <w:sz w:val="22"/>
          <w:szCs w:val="22"/>
          <w:lang w:val="mk-MK"/>
        </w:rPr>
        <w:t>28.02.2018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 </w:t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4C2FA1" w:rsidRPr="00091D6D" w:rsidRDefault="004C2FA1" w:rsidP="00421890">
      <w:pPr>
        <w:spacing w:after="62"/>
        <w:rPr>
          <w:lang w:val="mk-MK"/>
        </w:rPr>
      </w:pPr>
    </w:p>
    <w:sectPr w:rsidR="004C2FA1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Heavy Heap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078A8"/>
    <w:rsid w:val="00023413"/>
    <w:rsid w:val="000341CF"/>
    <w:rsid w:val="00074EF2"/>
    <w:rsid w:val="000825FC"/>
    <w:rsid w:val="0008307F"/>
    <w:rsid w:val="00091D6D"/>
    <w:rsid w:val="00095BB8"/>
    <w:rsid w:val="000E3017"/>
    <w:rsid w:val="000E5B3F"/>
    <w:rsid w:val="000F7A15"/>
    <w:rsid w:val="00162BB6"/>
    <w:rsid w:val="001722DB"/>
    <w:rsid w:val="001C1176"/>
    <w:rsid w:val="001D797C"/>
    <w:rsid w:val="001E1C60"/>
    <w:rsid w:val="002210D8"/>
    <w:rsid w:val="0025237F"/>
    <w:rsid w:val="00264153"/>
    <w:rsid w:val="002730DA"/>
    <w:rsid w:val="002C2665"/>
    <w:rsid w:val="002E208F"/>
    <w:rsid w:val="002E330A"/>
    <w:rsid w:val="003134D8"/>
    <w:rsid w:val="00322A95"/>
    <w:rsid w:val="00331739"/>
    <w:rsid w:val="003C4822"/>
    <w:rsid w:val="003F4D9C"/>
    <w:rsid w:val="003F755D"/>
    <w:rsid w:val="0041108A"/>
    <w:rsid w:val="004149C9"/>
    <w:rsid w:val="00421890"/>
    <w:rsid w:val="004464ED"/>
    <w:rsid w:val="004476DC"/>
    <w:rsid w:val="00455040"/>
    <w:rsid w:val="00456638"/>
    <w:rsid w:val="0045670C"/>
    <w:rsid w:val="004871F9"/>
    <w:rsid w:val="00493072"/>
    <w:rsid w:val="004C2FA1"/>
    <w:rsid w:val="004E4B66"/>
    <w:rsid w:val="004E7E77"/>
    <w:rsid w:val="005060FF"/>
    <w:rsid w:val="00513C38"/>
    <w:rsid w:val="00546FFE"/>
    <w:rsid w:val="0057332B"/>
    <w:rsid w:val="00576A98"/>
    <w:rsid w:val="005A0F3B"/>
    <w:rsid w:val="005C299D"/>
    <w:rsid w:val="005C581B"/>
    <w:rsid w:val="005F41EF"/>
    <w:rsid w:val="006A3F8D"/>
    <w:rsid w:val="006A409E"/>
    <w:rsid w:val="006A767A"/>
    <w:rsid w:val="006C03A2"/>
    <w:rsid w:val="006C4027"/>
    <w:rsid w:val="006C5A67"/>
    <w:rsid w:val="00710112"/>
    <w:rsid w:val="00711774"/>
    <w:rsid w:val="00724CB0"/>
    <w:rsid w:val="00747440"/>
    <w:rsid w:val="007614F9"/>
    <w:rsid w:val="0076227E"/>
    <w:rsid w:val="0077647F"/>
    <w:rsid w:val="00795F57"/>
    <w:rsid w:val="007D04AA"/>
    <w:rsid w:val="00821148"/>
    <w:rsid w:val="00836EFD"/>
    <w:rsid w:val="008501AF"/>
    <w:rsid w:val="008A2EB7"/>
    <w:rsid w:val="008B1917"/>
    <w:rsid w:val="008B511C"/>
    <w:rsid w:val="008C5E25"/>
    <w:rsid w:val="008D2B2F"/>
    <w:rsid w:val="008E22C4"/>
    <w:rsid w:val="008E23E8"/>
    <w:rsid w:val="00917277"/>
    <w:rsid w:val="009757BC"/>
    <w:rsid w:val="00976211"/>
    <w:rsid w:val="00996A93"/>
    <w:rsid w:val="00A11A6A"/>
    <w:rsid w:val="00A46B82"/>
    <w:rsid w:val="00A72D3A"/>
    <w:rsid w:val="00AA0C3E"/>
    <w:rsid w:val="00AD5BD3"/>
    <w:rsid w:val="00AF6997"/>
    <w:rsid w:val="00B15254"/>
    <w:rsid w:val="00B726A9"/>
    <w:rsid w:val="00B9583D"/>
    <w:rsid w:val="00BB25A5"/>
    <w:rsid w:val="00BC3B9F"/>
    <w:rsid w:val="00C30818"/>
    <w:rsid w:val="00C6041D"/>
    <w:rsid w:val="00C61ED5"/>
    <w:rsid w:val="00C94C6D"/>
    <w:rsid w:val="00CA7546"/>
    <w:rsid w:val="00CB22DA"/>
    <w:rsid w:val="00CD2FE9"/>
    <w:rsid w:val="00CE5E30"/>
    <w:rsid w:val="00CF327D"/>
    <w:rsid w:val="00D5688F"/>
    <w:rsid w:val="00D6699F"/>
    <w:rsid w:val="00D91ED5"/>
    <w:rsid w:val="00DA4352"/>
    <w:rsid w:val="00E456E2"/>
    <w:rsid w:val="00E56D2F"/>
    <w:rsid w:val="00E57A29"/>
    <w:rsid w:val="00E66266"/>
    <w:rsid w:val="00E82CAF"/>
    <w:rsid w:val="00EB034E"/>
    <w:rsid w:val="00EB3221"/>
    <w:rsid w:val="00ED77F6"/>
    <w:rsid w:val="00F10D15"/>
    <w:rsid w:val="00F12669"/>
    <w:rsid w:val="00F12CB9"/>
    <w:rsid w:val="00F13686"/>
    <w:rsid w:val="00F14122"/>
    <w:rsid w:val="00F20973"/>
    <w:rsid w:val="00F438BC"/>
    <w:rsid w:val="00F53E7B"/>
    <w:rsid w:val="00F73A6E"/>
    <w:rsid w:val="00F8156E"/>
    <w:rsid w:val="00F92685"/>
    <w:rsid w:val="00FC033A"/>
    <w:rsid w:val="00FD117E"/>
    <w:rsid w:val="00FD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739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331739"/>
  </w:style>
  <w:style w:type="character" w:customStyle="1" w:styleId="WW-Absatz-Standardschriftart">
    <w:name w:val="WW-Absatz-Standardschriftart"/>
    <w:uiPriority w:val="99"/>
    <w:rsid w:val="00331739"/>
  </w:style>
  <w:style w:type="character" w:customStyle="1" w:styleId="WW-Absatz-Standardschriftart1">
    <w:name w:val="WW-Absatz-Standardschriftart1"/>
    <w:uiPriority w:val="99"/>
    <w:rsid w:val="00331739"/>
  </w:style>
  <w:style w:type="character" w:customStyle="1" w:styleId="WW8Num1z0">
    <w:name w:val="WW8Num1z0"/>
    <w:uiPriority w:val="99"/>
    <w:rsid w:val="00331739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331739"/>
  </w:style>
  <w:style w:type="character" w:customStyle="1" w:styleId="RTFNum21">
    <w:name w:val="RTF_Num 2 1"/>
    <w:uiPriority w:val="99"/>
    <w:rsid w:val="00331739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331739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331739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331739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331739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331739"/>
  </w:style>
  <w:style w:type="paragraph" w:customStyle="1" w:styleId="Heading">
    <w:name w:val="Heading"/>
    <w:basedOn w:val="Normal"/>
    <w:next w:val="BodyText"/>
    <w:uiPriority w:val="99"/>
    <w:rsid w:val="00331739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3317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767A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331739"/>
    <w:rPr>
      <w:rFonts w:cs="Tahoma"/>
    </w:rPr>
  </w:style>
  <w:style w:type="paragraph" w:styleId="Caption">
    <w:name w:val="caption"/>
    <w:basedOn w:val="Normal"/>
    <w:uiPriority w:val="99"/>
    <w:qFormat/>
    <w:rsid w:val="0033173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331739"/>
    <w:rPr>
      <w:rFonts w:cs="Tahoma"/>
    </w:rPr>
  </w:style>
  <w:style w:type="paragraph" w:customStyle="1" w:styleId="Caption1">
    <w:name w:val="Caption1"/>
    <w:basedOn w:val="Normal"/>
    <w:uiPriority w:val="99"/>
    <w:rsid w:val="00331739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331739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331739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331739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A767A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331739"/>
  </w:style>
  <w:style w:type="paragraph" w:customStyle="1" w:styleId="TableHeading">
    <w:name w:val="Table Heading"/>
    <w:basedOn w:val="TableContents"/>
    <w:uiPriority w:val="99"/>
    <w:rsid w:val="0033173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13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7</Pages>
  <Words>1245</Words>
  <Characters>7101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Windows</cp:lastModifiedBy>
  <cp:revision>24</cp:revision>
  <cp:lastPrinted>2015-02-19T11:36:00Z</cp:lastPrinted>
  <dcterms:created xsi:type="dcterms:W3CDTF">2013-01-15T09:26:00Z</dcterms:created>
  <dcterms:modified xsi:type="dcterms:W3CDTF">2018-02-16T08:32:00Z</dcterms:modified>
</cp:coreProperties>
</file>